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2A" w:rsidRDefault="003209C3" w:rsidP="0031192A">
      <w:pPr>
        <w:ind w:left="-990" w:right="-10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-732790</wp:posOffset>
            </wp:positionH>
            <wp:positionV relativeFrom="paragraph">
              <wp:posOffset>-706608</wp:posOffset>
            </wp:positionV>
            <wp:extent cx="4070350" cy="11131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eladoc-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0350" cy="1113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1192A" w:rsidRDefault="0031192A" w:rsidP="0031192A">
      <w:pPr>
        <w:ind w:left="-990" w:right="-1080"/>
        <w:rPr>
          <w:rFonts w:ascii="Tahoma" w:hAnsi="Tahoma" w:cs="Tahoma"/>
          <w:b/>
          <w:sz w:val="20"/>
          <w:szCs w:val="20"/>
        </w:rPr>
      </w:pPr>
    </w:p>
    <w:p w:rsidR="008773EF" w:rsidRDefault="008773EF" w:rsidP="0031192A">
      <w:pPr>
        <w:ind w:left="-990" w:right="-1080"/>
        <w:jc w:val="center"/>
        <w:rPr>
          <w:rFonts w:ascii="Tahoma" w:hAnsi="Tahoma" w:cs="Tahoma"/>
          <w:b/>
          <w:sz w:val="20"/>
          <w:szCs w:val="20"/>
        </w:rPr>
      </w:pPr>
    </w:p>
    <w:p w:rsidR="008773EF" w:rsidRDefault="008773EF" w:rsidP="0031192A">
      <w:pPr>
        <w:ind w:left="-990" w:right="-1080"/>
        <w:jc w:val="center"/>
        <w:rPr>
          <w:rFonts w:ascii="Tahoma" w:hAnsi="Tahoma" w:cs="Tahoma"/>
          <w:b/>
          <w:sz w:val="20"/>
          <w:szCs w:val="20"/>
        </w:rPr>
      </w:pPr>
    </w:p>
    <w:p w:rsidR="008773EF" w:rsidRDefault="008773EF" w:rsidP="0031192A">
      <w:pPr>
        <w:ind w:left="-990" w:right="-1080"/>
        <w:jc w:val="center"/>
        <w:rPr>
          <w:rFonts w:ascii="Tahoma" w:hAnsi="Tahoma" w:cs="Tahoma"/>
          <w:b/>
          <w:sz w:val="20"/>
          <w:szCs w:val="20"/>
        </w:rPr>
      </w:pPr>
    </w:p>
    <w:p w:rsidR="008773EF" w:rsidRDefault="008773EF" w:rsidP="0031192A">
      <w:pPr>
        <w:ind w:left="-990" w:right="-1080"/>
        <w:jc w:val="center"/>
        <w:rPr>
          <w:rFonts w:ascii="Tahoma" w:hAnsi="Tahoma" w:cs="Tahoma"/>
          <w:b/>
          <w:sz w:val="20"/>
          <w:szCs w:val="20"/>
        </w:rPr>
      </w:pPr>
    </w:p>
    <w:p w:rsidR="009A0A41" w:rsidRDefault="0031192A" w:rsidP="0031192A">
      <w:pPr>
        <w:ind w:left="-990" w:right="-108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MEMBER</w:t>
      </w:r>
      <w:r w:rsidR="005A72E1">
        <w:rPr>
          <w:rFonts w:ascii="Tahoma" w:hAnsi="Tahoma" w:cs="Tahoma"/>
          <w:b/>
          <w:sz w:val="20"/>
          <w:szCs w:val="20"/>
        </w:rPr>
        <w:t>/PARTICIPANT</w:t>
      </w:r>
      <w:r>
        <w:rPr>
          <w:rFonts w:ascii="Tahoma" w:hAnsi="Tahoma" w:cs="Tahoma"/>
          <w:b/>
          <w:sz w:val="20"/>
          <w:szCs w:val="20"/>
        </w:rPr>
        <w:t xml:space="preserve"> ENROLLMENT FORM</w:t>
      </w:r>
    </w:p>
    <w:p w:rsidR="00A469F1" w:rsidRPr="00A469F1" w:rsidRDefault="00A469F1" w:rsidP="0031192A">
      <w:pPr>
        <w:ind w:left="-990" w:right="-1080"/>
        <w:jc w:val="center"/>
        <w:rPr>
          <w:rFonts w:ascii="Tahoma" w:hAnsi="Tahoma" w:cs="Tahoma"/>
          <w:sz w:val="20"/>
          <w:szCs w:val="20"/>
        </w:rPr>
      </w:pPr>
      <w:r w:rsidRPr="00A469F1">
        <w:rPr>
          <w:rFonts w:ascii="Tahoma" w:hAnsi="Tahoma" w:cs="Tahoma"/>
          <w:sz w:val="20"/>
          <w:szCs w:val="20"/>
        </w:rPr>
        <w:t>(</w:t>
      </w:r>
      <w:proofErr w:type="gramStart"/>
      <w:r w:rsidRPr="00A469F1">
        <w:rPr>
          <w:rFonts w:ascii="Tahoma" w:hAnsi="Tahoma" w:cs="Tahoma"/>
          <w:sz w:val="20"/>
          <w:szCs w:val="20"/>
        </w:rPr>
        <w:t>for</w:t>
      </w:r>
      <w:proofErr w:type="gramEnd"/>
      <w:r w:rsidRPr="00A469F1">
        <w:rPr>
          <w:rFonts w:ascii="Tahoma" w:hAnsi="Tahoma" w:cs="Tahoma"/>
          <w:sz w:val="20"/>
          <w:szCs w:val="20"/>
        </w:rPr>
        <w:t xml:space="preserve"> </w:t>
      </w:r>
      <w:r w:rsidR="005F71CB">
        <w:rPr>
          <w:rFonts w:ascii="Tahoma" w:hAnsi="Tahoma" w:cs="Tahoma"/>
          <w:sz w:val="20"/>
          <w:szCs w:val="20"/>
        </w:rPr>
        <w:t>c</w:t>
      </w:r>
      <w:r w:rsidRPr="00A469F1">
        <w:rPr>
          <w:rFonts w:ascii="Tahoma" w:hAnsi="Tahoma" w:cs="Tahoma"/>
          <w:sz w:val="20"/>
          <w:szCs w:val="20"/>
        </w:rPr>
        <w:t>ompanies with up to 10 participants)</w:t>
      </w:r>
    </w:p>
    <w:p w:rsidR="005A72E1" w:rsidRDefault="005A72E1" w:rsidP="005A72E1">
      <w:pPr>
        <w:ind w:left="-990" w:right="-1080"/>
        <w:rPr>
          <w:rFonts w:ascii="Tahoma" w:hAnsi="Tahoma" w:cs="Tahoma"/>
          <w:sz w:val="20"/>
          <w:szCs w:val="22"/>
        </w:rPr>
      </w:pPr>
    </w:p>
    <w:p w:rsidR="005A72E1" w:rsidRDefault="005A72E1" w:rsidP="005A72E1">
      <w:pPr>
        <w:ind w:left="-990" w:right="-1080"/>
        <w:rPr>
          <w:rFonts w:ascii="Tahoma" w:hAnsi="Tahoma" w:cs="Tahoma"/>
          <w:b/>
          <w:sz w:val="20"/>
          <w:szCs w:val="20"/>
        </w:rPr>
      </w:pPr>
      <w:r w:rsidRPr="005A72E1">
        <w:rPr>
          <w:rFonts w:ascii="Tahoma" w:hAnsi="Tahoma" w:cs="Tahoma"/>
          <w:sz w:val="20"/>
          <w:szCs w:val="22"/>
        </w:rPr>
        <w:t>To enroll in Teladoc, please submit the following information for each participating employee.  Spouse and depend</w:t>
      </w:r>
      <w:r w:rsidR="00A469F1">
        <w:rPr>
          <w:rFonts w:ascii="Tahoma" w:hAnsi="Tahoma" w:cs="Tahoma"/>
          <w:sz w:val="20"/>
          <w:szCs w:val="22"/>
        </w:rPr>
        <w:t>e</w:t>
      </w:r>
      <w:r w:rsidRPr="005A72E1">
        <w:rPr>
          <w:rFonts w:ascii="Tahoma" w:hAnsi="Tahoma" w:cs="Tahoma"/>
          <w:sz w:val="20"/>
          <w:szCs w:val="22"/>
        </w:rPr>
        <w:t>nt information is not needed.  Members will be able to add spouse/depend</w:t>
      </w:r>
      <w:r w:rsidR="00A469F1">
        <w:rPr>
          <w:rFonts w:ascii="Tahoma" w:hAnsi="Tahoma" w:cs="Tahoma"/>
          <w:sz w:val="20"/>
          <w:szCs w:val="22"/>
        </w:rPr>
        <w:t>e</w:t>
      </w:r>
      <w:r w:rsidRPr="005A72E1">
        <w:rPr>
          <w:rFonts w:ascii="Tahoma" w:hAnsi="Tahoma" w:cs="Tahoma"/>
          <w:sz w:val="20"/>
          <w:szCs w:val="22"/>
        </w:rPr>
        <w:t>nt data when they complete their enrollment online or through the mobile app.</w:t>
      </w:r>
    </w:p>
    <w:p w:rsidR="005A72E1" w:rsidRPr="0031192A" w:rsidRDefault="005A72E1" w:rsidP="0031192A">
      <w:pPr>
        <w:ind w:left="-990" w:right="-1080"/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W w:w="10892" w:type="dxa"/>
        <w:tblInd w:w="-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1530"/>
        <w:gridCol w:w="5294"/>
      </w:tblGrid>
      <w:tr w:rsidR="0031192A" w:rsidRPr="00BC05A4" w:rsidTr="008773EF">
        <w:trPr>
          <w:trHeight w:val="360"/>
        </w:trPr>
        <w:tc>
          <w:tcPr>
            <w:tcW w:w="5598" w:type="dxa"/>
            <w:gridSpan w:val="2"/>
            <w:shd w:val="clear" w:color="auto" w:fill="auto"/>
            <w:vAlign w:val="center"/>
          </w:tcPr>
          <w:p w:rsidR="0031192A" w:rsidRPr="0031192A" w:rsidRDefault="0031192A" w:rsidP="0031192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  <w:r w:rsidRPr="0031192A">
              <w:rPr>
                <w:rFonts w:ascii="Tahoma" w:hAnsi="Tahoma" w:cs="Tahoma"/>
                <w:b/>
                <w:sz w:val="20"/>
                <w:szCs w:val="20"/>
              </w:rPr>
              <w:t xml:space="preserve">Employer Name: </w:t>
            </w:r>
          </w:p>
        </w:tc>
        <w:tc>
          <w:tcPr>
            <w:tcW w:w="5294" w:type="dxa"/>
            <w:shd w:val="clear" w:color="auto" w:fill="D9D9D9" w:themeFill="background1" w:themeFillShade="D9"/>
            <w:vAlign w:val="center"/>
          </w:tcPr>
          <w:p w:rsidR="0031192A" w:rsidRPr="0031192A" w:rsidRDefault="0031192A" w:rsidP="0031192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  <w:r w:rsidRPr="0031192A">
              <w:rPr>
                <w:rFonts w:ascii="Tahoma" w:hAnsi="Tahoma" w:cs="Tahoma"/>
                <w:b/>
                <w:sz w:val="20"/>
                <w:szCs w:val="20"/>
              </w:rPr>
              <w:t>Group ID:</w:t>
            </w:r>
            <w:r w:rsidR="00927E0D">
              <w:rPr>
                <w:rFonts w:ascii="Tahoma" w:hAnsi="Tahoma" w:cs="Tahoma"/>
                <w:b/>
                <w:sz w:val="20"/>
                <w:szCs w:val="20"/>
              </w:rPr>
              <w:t xml:space="preserve"> (will be assigned by Teladoc)</w:t>
            </w:r>
          </w:p>
        </w:tc>
      </w:tr>
      <w:tr w:rsidR="00927E0D" w:rsidRPr="00BC05A4" w:rsidTr="00927E0D">
        <w:trPr>
          <w:trHeight w:val="152"/>
        </w:trPr>
        <w:tc>
          <w:tcPr>
            <w:tcW w:w="10892" w:type="dxa"/>
            <w:gridSpan w:val="3"/>
            <w:shd w:val="clear" w:color="auto" w:fill="D9D9D9" w:themeFill="background1" w:themeFillShade="D9"/>
            <w:vAlign w:val="center"/>
          </w:tcPr>
          <w:p w:rsidR="00927E0D" w:rsidRPr="0031192A" w:rsidRDefault="00927E0D" w:rsidP="0031192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1192A" w:rsidRPr="00BC05A4" w:rsidTr="0031192A">
        <w:trPr>
          <w:trHeight w:val="360"/>
        </w:trPr>
        <w:tc>
          <w:tcPr>
            <w:tcW w:w="4068" w:type="dxa"/>
            <w:vAlign w:val="center"/>
          </w:tcPr>
          <w:p w:rsidR="0031192A" w:rsidRPr="0031192A" w:rsidRDefault="00927E0D" w:rsidP="00927E0D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*Required </w:t>
            </w:r>
            <w:r w:rsidR="0031192A" w:rsidRPr="0031192A">
              <w:rPr>
                <w:rFonts w:ascii="Tahoma" w:hAnsi="Tahoma" w:cs="Tahoma"/>
                <w:b/>
                <w:sz w:val="20"/>
                <w:szCs w:val="20"/>
              </w:rPr>
              <w:t xml:space="preserve">Employee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Data</w:t>
            </w:r>
          </w:p>
        </w:tc>
        <w:tc>
          <w:tcPr>
            <w:tcW w:w="6824" w:type="dxa"/>
            <w:gridSpan w:val="2"/>
            <w:vAlign w:val="center"/>
          </w:tcPr>
          <w:p w:rsidR="0031192A" w:rsidRPr="0031192A" w:rsidRDefault="0031192A" w:rsidP="0031192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1192A" w:rsidRPr="00BC05A4" w:rsidTr="0031192A">
        <w:trPr>
          <w:trHeight w:val="360"/>
        </w:trPr>
        <w:tc>
          <w:tcPr>
            <w:tcW w:w="4068" w:type="dxa"/>
            <w:vAlign w:val="center"/>
          </w:tcPr>
          <w:p w:rsidR="0031192A" w:rsidRPr="0031192A" w:rsidRDefault="0031192A" w:rsidP="008B4769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  <w:r w:rsidRPr="0031192A">
              <w:rPr>
                <w:rFonts w:ascii="Tahoma" w:hAnsi="Tahoma" w:cs="Tahoma"/>
                <w:b/>
                <w:sz w:val="20"/>
                <w:szCs w:val="20"/>
              </w:rPr>
              <w:t>Member ID  (</w:t>
            </w:r>
            <w:r w:rsidR="008B4769">
              <w:rPr>
                <w:rFonts w:ascii="Tahoma" w:hAnsi="Tahoma" w:cs="Tahoma"/>
                <w:b/>
                <w:sz w:val="20"/>
                <w:szCs w:val="20"/>
              </w:rPr>
              <w:t xml:space="preserve">last 4 of </w:t>
            </w:r>
            <w:r w:rsidRPr="0031192A">
              <w:rPr>
                <w:rFonts w:ascii="Tahoma" w:hAnsi="Tahoma" w:cs="Tahoma"/>
                <w:b/>
                <w:sz w:val="20"/>
                <w:szCs w:val="20"/>
              </w:rPr>
              <w:t xml:space="preserve">SS# or </w:t>
            </w:r>
            <w:proofErr w:type="spellStart"/>
            <w:r w:rsidRPr="0031192A">
              <w:rPr>
                <w:rFonts w:ascii="Tahoma" w:hAnsi="Tahoma" w:cs="Tahoma"/>
                <w:b/>
                <w:sz w:val="20"/>
                <w:szCs w:val="20"/>
              </w:rPr>
              <w:t>empl</w:t>
            </w:r>
            <w:proofErr w:type="spellEnd"/>
            <w:r w:rsidRPr="0031192A">
              <w:rPr>
                <w:rFonts w:ascii="Tahoma" w:hAnsi="Tahoma" w:cs="Tahoma"/>
                <w:b/>
                <w:sz w:val="20"/>
                <w:szCs w:val="20"/>
              </w:rPr>
              <w:t xml:space="preserve"> #)*</w:t>
            </w:r>
          </w:p>
        </w:tc>
        <w:tc>
          <w:tcPr>
            <w:tcW w:w="6824" w:type="dxa"/>
            <w:gridSpan w:val="2"/>
            <w:vAlign w:val="center"/>
          </w:tcPr>
          <w:p w:rsidR="0031192A" w:rsidRPr="0031192A" w:rsidRDefault="0031192A" w:rsidP="0031192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1192A" w:rsidRPr="00BC05A4" w:rsidTr="0031192A">
        <w:trPr>
          <w:trHeight w:val="360"/>
        </w:trPr>
        <w:tc>
          <w:tcPr>
            <w:tcW w:w="4068" w:type="dxa"/>
            <w:vAlign w:val="center"/>
          </w:tcPr>
          <w:p w:rsidR="0031192A" w:rsidRPr="0031192A" w:rsidRDefault="0031192A" w:rsidP="0031192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  <w:r w:rsidRPr="0031192A">
              <w:rPr>
                <w:rFonts w:ascii="Tahoma" w:hAnsi="Tahoma" w:cs="Tahoma"/>
                <w:b/>
                <w:sz w:val="20"/>
                <w:szCs w:val="20"/>
              </w:rPr>
              <w:t xml:space="preserve">Name Prefix  </w:t>
            </w:r>
            <w:r w:rsidRPr="0031192A">
              <w:rPr>
                <w:rFonts w:ascii="Tahoma" w:hAnsi="Tahoma" w:cs="Tahoma"/>
                <w:sz w:val="20"/>
                <w:szCs w:val="20"/>
              </w:rPr>
              <w:t>(optional)</w:t>
            </w:r>
          </w:p>
        </w:tc>
        <w:tc>
          <w:tcPr>
            <w:tcW w:w="6824" w:type="dxa"/>
            <w:gridSpan w:val="2"/>
            <w:vAlign w:val="center"/>
          </w:tcPr>
          <w:p w:rsidR="0031192A" w:rsidRPr="0031192A" w:rsidRDefault="0031192A" w:rsidP="0031192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1192A" w:rsidRPr="00BC05A4" w:rsidTr="0031192A">
        <w:trPr>
          <w:trHeight w:val="360"/>
        </w:trPr>
        <w:tc>
          <w:tcPr>
            <w:tcW w:w="4068" w:type="dxa"/>
            <w:vAlign w:val="center"/>
          </w:tcPr>
          <w:p w:rsidR="0031192A" w:rsidRPr="0031192A" w:rsidRDefault="0031192A" w:rsidP="0031192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  <w:r w:rsidRPr="0031192A">
              <w:rPr>
                <w:rFonts w:ascii="Tahoma" w:hAnsi="Tahoma" w:cs="Tahoma"/>
                <w:b/>
                <w:sz w:val="20"/>
                <w:szCs w:val="20"/>
              </w:rPr>
              <w:t>First Name*</w:t>
            </w:r>
          </w:p>
        </w:tc>
        <w:tc>
          <w:tcPr>
            <w:tcW w:w="6824" w:type="dxa"/>
            <w:gridSpan w:val="2"/>
            <w:vAlign w:val="center"/>
          </w:tcPr>
          <w:p w:rsidR="0031192A" w:rsidRPr="0031192A" w:rsidRDefault="0031192A" w:rsidP="0031192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1192A" w:rsidRPr="00BC05A4" w:rsidTr="0031192A">
        <w:trPr>
          <w:trHeight w:val="360"/>
        </w:trPr>
        <w:tc>
          <w:tcPr>
            <w:tcW w:w="4068" w:type="dxa"/>
            <w:vAlign w:val="center"/>
          </w:tcPr>
          <w:p w:rsidR="0031192A" w:rsidRPr="0031192A" w:rsidRDefault="0031192A" w:rsidP="0031192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  <w:r w:rsidRPr="0031192A">
              <w:rPr>
                <w:rFonts w:ascii="Tahoma" w:hAnsi="Tahoma" w:cs="Tahoma"/>
                <w:b/>
                <w:sz w:val="20"/>
                <w:szCs w:val="20"/>
              </w:rPr>
              <w:t xml:space="preserve">Middle Name  </w:t>
            </w:r>
            <w:r w:rsidRPr="0031192A">
              <w:rPr>
                <w:rFonts w:ascii="Tahoma" w:hAnsi="Tahoma" w:cs="Tahoma"/>
                <w:sz w:val="20"/>
                <w:szCs w:val="20"/>
              </w:rPr>
              <w:t>(optional)</w:t>
            </w:r>
          </w:p>
        </w:tc>
        <w:tc>
          <w:tcPr>
            <w:tcW w:w="6824" w:type="dxa"/>
            <w:gridSpan w:val="2"/>
            <w:vAlign w:val="center"/>
          </w:tcPr>
          <w:p w:rsidR="0031192A" w:rsidRPr="0031192A" w:rsidRDefault="0031192A" w:rsidP="0031192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1192A" w:rsidRPr="00BC05A4" w:rsidTr="0031192A">
        <w:trPr>
          <w:trHeight w:val="360"/>
        </w:trPr>
        <w:tc>
          <w:tcPr>
            <w:tcW w:w="4068" w:type="dxa"/>
            <w:vAlign w:val="center"/>
          </w:tcPr>
          <w:p w:rsidR="0031192A" w:rsidRPr="0031192A" w:rsidRDefault="0031192A" w:rsidP="0031192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  <w:r w:rsidRPr="0031192A">
              <w:rPr>
                <w:rFonts w:ascii="Tahoma" w:hAnsi="Tahoma" w:cs="Tahoma"/>
                <w:b/>
                <w:sz w:val="20"/>
                <w:szCs w:val="20"/>
              </w:rPr>
              <w:t>Last Name*</w:t>
            </w:r>
          </w:p>
        </w:tc>
        <w:tc>
          <w:tcPr>
            <w:tcW w:w="6824" w:type="dxa"/>
            <w:gridSpan w:val="2"/>
            <w:vAlign w:val="center"/>
          </w:tcPr>
          <w:p w:rsidR="0031192A" w:rsidRPr="0031192A" w:rsidRDefault="0031192A" w:rsidP="0031192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1192A" w:rsidRPr="00BC05A4" w:rsidTr="0031192A">
        <w:trPr>
          <w:trHeight w:val="360"/>
        </w:trPr>
        <w:tc>
          <w:tcPr>
            <w:tcW w:w="4068" w:type="dxa"/>
            <w:vAlign w:val="center"/>
          </w:tcPr>
          <w:p w:rsidR="0031192A" w:rsidRPr="0031192A" w:rsidRDefault="0031192A" w:rsidP="0031192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  <w:r w:rsidRPr="0031192A">
              <w:rPr>
                <w:rFonts w:ascii="Tahoma" w:hAnsi="Tahoma" w:cs="Tahoma"/>
                <w:b/>
                <w:sz w:val="20"/>
                <w:szCs w:val="20"/>
              </w:rPr>
              <w:t xml:space="preserve">Name Suffix  </w:t>
            </w:r>
            <w:r w:rsidRPr="0031192A">
              <w:rPr>
                <w:rFonts w:ascii="Tahoma" w:hAnsi="Tahoma" w:cs="Tahoma"/>
                <w:sz w:val="20"/>
                <w:szCs w:val="20"/>
              </w:rPr>
              <w:t>(optional)</w:t>
            </w:r>
          </w:p>
        </w:tc>
        <w:tc>
          <w:tcPr>
            <w:tcW w:w="6824" w:type="dxa"/>
            <w:gridSpan w:val="2"/>
            <w:vAlign w:val="center"/>
          </w:tcPr>
          <w:p w:rsidR="0031192A" w:rsidRPr="0031192A" w:rsidRDefault="0031192A" w:rsidP="0031192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1192A" w:rsidRPr="00BC05A4" w:rsidTr="0031192A">
        <w:trPr>
          <w:trHeight w:val="360"/>
        </w:trPr>
        <w:tc>
          <w:tcPr>
            <w:tcW w:w="4068" w:type="dxa"/>
            <w:vAlign w:val="center"/>
          </w:tcPr>
          <w:p w:rsidR="0031192A" w:rsidRPr="0031192A" w:rsidRDefault="0031192A" w:rsidP="0031192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  <w:r w:rsidRPr="0031192A">
              <w:rPr>
                <w:rFonts w:ascii="Tahoma" w:hAnsi="Tahoma" w:cs="Tahoma"/>
                <w:b/>
                <w:sz w:val="20"/>
                <w:szCs w:val="20"/>
              </w:rPr>
              <w:t xml:space="preserve">Gender*      </w:t>
            </w:r>
          </w:p>
        </w:tc>
        <w:tc>
          <w:tcPr>
            <w:tcW w:w="6824" w:type="dxa"/>
            <w:gridSpan w:val="2"/>
            <w:vAlign w:val="center"/>
          </w:tcPr>
          <w:p w:rsidR="0031192A" w:rsidRPr="0031192A" w:rsidRDefault="0031192A" w:rsidP="0031192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1192A" w:rsidRPr="00BC05A4" w:rsidTr="0031192A">
        <w:trPr>
          <w:trHeight w:val="360"/>
        </w:trPr>
        <w:tc>
          <w:tcPr>
            <w:tcW w:w="4068" w:type="dxa"/>
            <w:vAlign w:val="center"/>
          </w:tcPr>
          <w:p w:rsidR="0031192A" w:rsidRPr="0031192A" w:rsidRDefault="0031192A" w:rsidP="0031192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  <w:r w:rsidRPr="0031192A">
              <w:rPr>
                <w:rFonts w:ascii="Tahoma" w:hAnsi="Tahoma" w:cs="Tahoma"/>
                <w:b/>
                <w:sz w:val="20"/>
                <w:szCs w:val="20"/>
              </w:rPr>
              <w:t>Birth Date*</w:t>
            </w:r>
          </w:p>
        </w:tc>
        <w:tc>
          <w:tcPr>
            <w:tcW w:w="6824" w:type="dxa"/>
            <w:gridSpan w:val="2"/>
            <w:vAlign w:val="center"/>
          </w:tcPr>
          <w:p w:rsidR="0031192A" w:rsidRPr="00BC05A4" w:rsidRDefault="0031192A" w:rsidP="0031192A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192A" w:rsidRPr="00BC05A4" w:rsidTr="0031192A">
        <w:trPr>
          <w:trHeight w:val="360"/>
        </w:trPr>
        <w:tc>
          <w:tcPr>
            <w:tcW w:w="4068" w:type="dxa"/>
            <w:vAlign w:val="center"/>
          </w:tcPr>
          <w:p w:rsidR="0031192A" w:rsidRPr="0031192A" w:rsidRDefault="0031192A" w:rsidP="0031192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  <w:r w:rsidRPr="0031192A">
              <w:rPr>
                <w:rFonts w:ascii="Tahoma" w:hAnsi="Tahoma" w:cs="Tahoma"/>
                <w:b/>
                <w:sz w:val="20"/>
                <w:szCs w:val="20"/>
              </w:rPr>
              <w:t>Address Line 1*</w:t>
            </w:r>
          </w:p>
        </w:tc>
        <w:tc>
          <w:tcPr>
            <w:tcW w:w="6824" w:type="dxa"/>
            <w:gridSpan w:val="2"/>
            <w:vAlign w:val="center"/>
          </w:tcPr>
          <w:p w:rsidR="0031192A" w:rsidRPr="00BC05A4" w:rsidRDefault="0031192A" w:rsidP="0031192A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192A" w:rsidRPr="00BC05A4" w:rsidTr="0031192A">
        <w:trPr>
          <w:trHeight w:val="360"/>
        </w:trPr>
        <w:tc>
          <w:tcPr>
            <w:tcW w:w="4068" w:type="dxa"/>
            <w:vAlign w:val="center"/>
          </w:tcPr>
          <w:p w:rsidR="0031192A" w:rsidRPr="0031192A" w:rsidRDefault="0031192A" w:rsidP="0031192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  <w:r w:rsidRPr="0031192A">
              <w:rPr>
                <w:rFonts w:ascii="Tahoma" w:hAnsi="Tahoma" w:cs="Tahoma"/>
                <w:b/>
                <w:sz w:val="20"/>
                <w:szCs w:val="20"/>
              </w:rPr>
              <w:t xml:space="preserve">Address Line 2  </w:t>
            </w:r>
            <w:r w:rsidRPr="0031192A">
              <w:rPr>
                <w:rFonts w:ascii="Tahoma" w:hAnsi="Tahoma" w:cs="Tahoma"/>
                <w:sz w:val="20"/>
                <w:szCs w:val="20"/>
              </w:rPr>
              <w:t>(optional)</w:t>
            </w:r>
          </w:p>
        </w:tc>
        <w:tc>
          <w:tcPr>
            <w:tcW w:w="6824" w:type="dxa"/>
            <w:gridSpan w:val="2"/>
            <w:vAlign w:val="center"/>
          </w:tcPr>
          <w:p w:rsidR="0031192A" w:rsidRPr="00BC05A4" w:rsidRDefault="0031192A" w:rsidP="0031192A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192A" w:rsidRPr="00BC05A4" w:rsidTr="0031192A">
        <w:trPr>
          <w:trHeight w:val="360"/>
        </w:trPr>
        <w:tc>
          <w:tcPr>
            <w:tcW w:w="4068" w:type="dxa"/>
            <w:vAlign w:val="center"/>
          </w:tcPr>
          <w:p w:rsidR="0031192A" w:rsidRPr="0031192A" w:rsidRDefault="0031192A" w:rsidP="0031192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  <w:r w:rsidRPr="0031192A">
              <w:rPr>
                <w:rFonts w:ascii="Tahoma" w:hAnsi="Tahoma" w:cs="Tahoma"/>
                <w:b/>
                <w:sz w:val="20"/>
                <w:szCs w:val="20"/>
              </w:rPr>
              <w:t>City*</w:t>
            </w:r>
          </w:p>
        </w:tc>
        <w:tc>
          <w:tcPr>
            <w:tcW w:w="6824" w:type="dxa"/>
            <w:gridSpan w:val="2"/>
            <w:vAlign w:val="center"/>
          </w:tcPr>
          <w:p w:rsidR="0031192A" w:rsidRPr="00BC05A4" w:rsidRDefault="0031192A" w:rsidP="0031192A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192A" w:rsidRPr="00BC05A4" w:rsidTr="0031192A">
        <w:trPr>
          <w:trHeight w:val="360"/>
        </w:trPr>
        <w:tc>
          <w:tcPr>
            <w:tcW w:w="4068" w:type="dxa"/>
            <w:vAlign w:val="center"/>
          </w:tcPr>
          <w:p w:rsidR="0031192A" w:rsidRPr="0031192A" w:rsidRDefault="0031192A" w:rsidP="0031192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  <w:r w:rsidRPr="0031192A">
              <w:rPr>
                <w:rFonts w:ascii="Tahoma" w:hAnsi="Tahoma" w:cs="Tahoma"/>
                <w:b/>
                <w:sz w:val="20"/>
                <w:szCs w:val="20"/>
              </w:rPr>
              <w:t>State*</w:t>
            </w:r>
          </w:p>
        </w:tc>
        <w:tc>
          <w:tcPr>
            <w:tcW w:w="6824" w:type="dxa"/>
            <w:gridSpan w:val="2"/>
            <w:vAlign w:val="center"/>
          </w:tcPr>
          <w:p w:rsidR="0031192A" w:rsidRPr="00BC05A4" w:rsidRDefault="0031192A" w:rsidP="0031192A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192A" w:rsidRPr="00BC05A4" w:rsidTr="0031192A">
        <w:trPr>
          <w:trHeight w:val="360"/>
        </w:trPr>
        <w:tc>
          <w:tcPr>
            <w:tcW w:w="4068" w:type="dxa"/>
            <w:vAlign w:val="center"/>
          </w:tcPr>
          <w:p w:rsidR="0031192A" w:rsidRPr="0031192A" w:rsidRDefault="0031192A" w:rsidP="0031192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  <w:r w:rsidRPr="0031192A">
              <w:rPr>
                <w:rFonts w:ascii="Tahoma" w:hAnsi="Tahoma" w:cs="Tahoma"/>
                <w:b/>
                <w:sz w:val="20"/>
                <w:szCs w:val="20"/>
              </w:rPr>
              <w:t>Zip*</w:t>
            </w:r>
          </w:p>
        </w:tc>
        <w:tc>
          <w:tcPr>
            <w:tcW w:w="6824" w:type="dxa"/>
            <w:gridSpan w:val="2"/>
            <w:vAlign w:val="center"/>
          </w:tcPr>
          <w:p w:rsidR="0031192A" w:rsidRPr="00BC05A4" w:rsidRDefault="0031192A" w:rsidP="0031192A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192A" w:rsidRPr="00BC05A4" w:rsidTr="0031192A">
        <w:trPr>
          <w:trHeight w:val="360"/>
        </w:trPr>
        <w:tc>
          <w:tcPr>
            <w:tcW w:w="4068" w:type="dxa"/>
            <w:vAlign w:val="center"/>
          </w:tcPr>
          <w:p w:rsidR="0031192A" w:rsidRPr="0031192A" w:rsidRDefault="0031192A" w:rsidP="0031192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  <w:r w:rsidRPr="0031192A">
              <w:rPr>
                <w:rFonts w:ascii="Tahoma" w:hAnsi="Tahoma" w:cs="Tahoma"/>
                <w:b/>
                <w:sz w:val="20"/>
                <w:szCs w:val="20"/>
              </w:rPr>
              <w:t xml:space="preserve">Home Phone  </w:t>
            </w:r>
            <w:r w:rsidRPr="0031192A">
              <w:rPr>
                <w:rFonts w:ascii="Tahoma" w:hAnsi="Tahoma" w:cs="Tahoma"/>
                <w:sz w:val="20"/>
                <w:szCs w:val="20"/>
              </w:rPr>
              <w:t>(optional)</w:t>
            </w:r>
          </w:p>
        </w:tc>
        <w:tc>
          <w:tcPr>
            <w:tcW w:w="6824" w:type="dxa"/>
            <w:gridSpan w:val="2"/>
            <w:vAlign w:val="center"/>
          </w:tcPr>
          <w:p w:rsidR="0031192A" w:rsidRPr="00BC05A4" w:rsidRDefault="0031192A" w:rsidP="0031192A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192A" w:rsidRPr="00BC05A4" w:rsidTr="0031192A">
        <w:trPr>
          <w:trHeight w:val="360"/>
        </w:trPr>
        <w:tc>
          <w:tcPr>
            <w:tcW w:w="4068" w:type="dxa"/>
            <w:vAlign w:val="center"/>
          </w:tcPr>
          <w:p w:rsidR="0031192A" w:rsidRPr="0031192A" w:rsidRDefault="0031192A" w:rsidP="0031192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  <w:r w:rsidRPr="0031192A">
              <w:rPr>
                <w:rFonts w:ascii="Tahoma" w:hAnsi="Tahoma" w:cs="Tahoma"/>
                <w:b/>
                <w:sz w:val="20"/>
                <w:szCs w:val="20"/>
              </w:rPr>
              <w:t xml:space="preserve">Cell Phone  </w:t>
            </w:r>
            <w:r w:rsidRPr="0031192A">
              <w:rPr>
                <w:rFonts w:ascii="Tahoma" w:hAnsi="Tahoma" w:cs="Tahoma"/>
                <w:sz w:val="20"/>
                <w:szCs w:val="20"/>
              </w:rPr>
              <w:t>(optional)</w:t>
            </w:r>
          </w:p>
        </w:tc>
        <w:tc>
          <w:tcPr>
            <w:tcW w:w="6824" w:type="dxa"/>
            <w:gridSpan w:val="2"/>
            <w:vAlign w:val="center"/>
          </w:tcPr>
          <w:p w:rsidR="0031192A" w:rsidRPr="00BC05A4" w:rsidRDefault="0031192A" w:rsidP="0031192A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1192A" w:rsidRPr="00BC05A4" w:rsidTr="0031192A">
        <w:trPr>
          <w:trHeight w:val="360"/>
        </w:trPr>
        <w:tc>
          <w:tcPr>
            <w:tcW w:w="4068" w:type="dxa"/>
            <w:vAlign w:val="center"/>
          </w:tcPr>
          <w:p w:rsidR="0031192A" w:rsidRPr="0031192A" w:rsidRDefault="0031192A" w:rsidP="0031192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  <w:r w:rsidRPr="0031192A">
              <w:rPr>
                <w:rFonts w:ascii="Tahoma" w:hAnsi="Tahoma" w:cs="Tahoma"/>
                <w:b/>
                <w:sz w:val="20"/>
                <w:szCs w:val="20"/>
              </w:rPr>
              <w:t xml:space="preserve">Email  </w:t>
            </w:r>
            <w:r w:rsidRPr="0031192A">
              <w:rPr>
                <w:rFonts w:ascii="Tahoma" w:hAnsi="Tahoma" w:cs="Tahoma"/>
                <w:sz w:val="20"/>
                <w:szCs w:val="20"/>
              </w:rPr>
              <w:t>(optional)</w:t>
            </w:r>
          </w:p>
        </w:tc>
        <w:tc>
          <w:tcPr>
            <w:tcW w:w="6824" w:type="dxa"/>
            <w:gridSpan w:val="2"/>
            <w:vAlign w:val="center"/>
          </w:tcPr>
          <w:p w:rsidR="0031192A" w:rsidRPr="00BC05A4" w:rsidRDefault="0031192A" w:rsidP="0031192A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367794" w:rsidRDefault="00367794" w:rsidP="007842B8">
      <w:pPr>
        <w:ind w:right="-1080"/>
        <w:rPr>
          <w:rFonts w:ascii="Tahoma" w:hAnsi="Tahoma" w:cs="Tahoma"/>
          <w:sz w:val="16"/>
          <w:szCs w:val="22"/>
        </w:rPr>
      </w:pPr>
    </w:p>
    <w:p w:rsidR="0031192A" w:rsidRDefault="0031192A" w:rsidP="00367794">
      <w:pPr>
        <w:ind w:left="-990" w:right="-1080"/>
        <w:rPr>
          <w:rFonts w:ascii="Tahoma" w:hAnsi="Tahoma" w:cs="Tahoma"/>
          <w:sz w:val="20"/>
          <w:szCs w:val="22"/>
        </w:rPr>
      </w:pPr>
    </w:p>
    <w:p w:rsidR="00367794" w:rsidRPr="00367794" w:rsidRDefault="00367794" w:rsidP="00367794">
      <w:pPr>
        <w:ind w:left="-990" w:right="-1080"/>
        <w:rPr>
          <w:rFonts w:ascii="Tahoma" w:hAnsi="Tahoma" w:cs="Tahoma"/>
          <w:sz w:val="20"/>
          <w:szCs w:val="22"/>
        </w:rPr>
      </w:pPr>
    </w:p>
    <w:p w:rsidR="00402892" w:rsidRDefault="00402892" w:rsidP="00FA2C36">
      <w:pPr>
        <w:ind w:left="-990" w:right="-1080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sz w:val="20"/>
          <w:szCs w:val="22"/>
        </w:rPr>
        <w:t>__________________________________________________</w:t>
      </w:r>
      <w:r>
        <w:rPr>
          <w:rFonts w:ascii="Tahoma" w:hAnsi="Tahoma" w:cs="Tahoma"/>
          <w:sz w:val="20"/>
          <w:szCs w:val="22"/>
        </w:rPr>
        <w:tab/>
        <w:t>_____________________________</w:t>
      </w:r>
      <w:r>
        <w:rPr>
          <w:rFonts w:ascii="Tahoma" w:hAnsi="Tahoma" w:cs="Tahoma"/>
          <w:sz w:val="20"/>
          <w:szCs w:val="22"/>
        </w:rPr>
        <w:br/>
      </w:r>
      <w:r w:rsidR="005A72E1">
        <w:rPr>
          <w:rFonts w:ascii="Tahoma" w:hAnsi="Tahoma" w:cs="Tahoma"/>
          <w:sz w:val="20"/>
          <w:szCs w:val="22"/>
        </w:rPr>
        <w:t xml:space="preserve">Member/Participant </w:t>
      </w:r>
      <w:r w:rsidR="0032753F">
        <w:rPr>
          <w:rFonts w:ascii="Tahoma" w:hAnsi="Tahoma" w:cs="Tahoma"/>
          <w:sz w:val="20"/>
          <w:szCs w:val="22"/>
        </w:rPr>
        <w:t>Signature</w:t>
      </w:r>
      <w:r w:rsidR="00FA507B">
        <w:rPr>
          <w:rFonts w:ascii="Tahoma" w:hAnsi="Tahoma" w:cs="Tahoma"/>
          <w:sz w:val="20"/>
          <w:szCs w:val="22"/>
        </w:rPr>
        <w:tab/>
      </w:r>
      <w:r w:rsidR="00FA507B">
        <w:rPr>
          <w:rFonts w:ascii="Tahoma" w:hAnsi="Tahoma" w:cs="Tahoma"/>
          <w:sz w:val="20"/>
          <w:szCs w:val="22"/>
        </w:rPr>
        <w:tab/>
      </w:r>
      <w:r w:rsidR="00FA507B">
        <w:rPr>
          <w:rFonts w:ascii="Tahoma" w:hAnsi="Tahoma" w:cs="Tahoma"/>
          <w:sz w:val="20"/>
          <w:szCs w:val="22"/>
        </w:rPr>
        <w:tab/>
      </w:r>
      <w:r w:rsidR="00FA507B">
        <w:rPr>
          <w:rFonts w:ascii="Tahoma" w:hAnsi="Tahoma" w:cs="Tahoma"/>
          <w:sz w:val="20"/>
          <w:szCs w:val="22"/>
        </w:rPr>
        <w:tab/>
      </w:r>
      <w:r w:rsidR="00FA507B">
        <w:rPr>
          <w:rFonts w:ascii="Tahoma" w:hAnsi="Tahoma" w:cs="Tahoma"/>
          <w:sz w:val="20"/>
          <w:szCs w:val="22"/>
        </w:rPr>
        <w:tab/>
      </w:r>
      <w:r>
        <w:rPr>
          <w:rFonts w:ascii="Tahoma" w:hAnsi="Tahoma" w:cs="Tahoma"/>
          <w:sz w:val="20"/>
          <w:szCs w:val="22"/>
        </w:rPr>
        <w:t>Date (MM/DD/YY)</w:t>
      </w:r>
    </w:p>
    <w:p w:rsidR="006F6D8A" w:rsidRDefault="00297B57" w:rsidP="00FA2C36">
      <w:pPr>
        <w:ind w:left="-990" w:right="-1080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noProof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5C8B08D" wp14:editId="0F29EF43">
                <wp:simplePos x="0" y="0"/>
                <wp:positionH relativeFrom="column">
                  <wp:posOffset>3086100</wp:posOffset>
                </wp:positionH>
                <wp:positionV relativeFrom="paragraph">
                  <wp:posOffset>86995</wp:posOffset>
                </wp:positionV>
                <wp:extent cx="2676525" cy="809625"/>
                <wp:effectExtent l="0" t="0" r="0" b="0"/>
                <wp:wrapTight wrapText="bothSides">
                  <wp:wrapPolygon edited="0">
                    <wp:start x="307" y="1525"/>
                    <wp:lineTo x="307" y="19821"/>
                    <wp:lineTo x="21062" y="19821"/>
                    <wp:lineTo x="21062" y="1525"/>
                    <wp:lineTo x="307" y="1525"/>
                  </wp:wrapPolygon>
                </wp:wrapTight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6525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7901" w:rsidRDefault="003209C3" w:rsidP="00A348A9">
                            <w:pPr>
                              <w:rPr>
                                <w:rFonts w:ascii="Tahoma" w:hAnsi="Tahoma"/>
                                <w:u w:val="single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sz w:val="18"/>
                              </w:rPr>
                              <w:t xml:space="preserve">Accepted by </w:t>
                            </w:r>
                            <w:r w:rsidR="008773EF">
                              <w:rPr>
                                <w:rFonts w:ascii="Tahoma" w:hAnsi="Tahoma"/>
                                <w:b/>
                                <w:sz w:val="18"/>
                              </w:rPr>
                              <w:t>Graphic Media Alliance</w:t>
                            </w:r>
                            <w:r w:rsidR="00F67901" w:rsidRPr="007E1DC0">
                              <w:rPr>
                                <w:rFonts w:ascii="Tahoma" w:hAnsi="Tahoma"/>
                                <w:b/>
                                <w:sz w:val="18"/>
                              </w:rPr>
                              <w:t>:</w:t>
                            </w:r>
                            <w:r w:rsidR="00F67901" w:rsidRPr="007E1DC0">
                              <w:rPr>
                                <w:rFonts w:ascii="Tahoma" w:hAnsi="Tahoma"/>
                                <w:sz w:val="20"/>
                              </w:rPr>
                              <w:t xml:space="preserve"> </w:t>
                            </w:r>
                          </w:p>
                          <w:p w:rsidR="00297B57" w:rsidRDefault="00297B57" w:rsidP="00A469F1">
                            <w:pPr>
                              <w:rPr>
                                <w:rFonts w:ascii="Tahoma" w:hAnsi="Tahoma"/>
                                <w:u w:val="single"/>
                              </w:rPr>
                            </w:pPr>
                            <w:r>
                              <w:rPr>
                                <w:rFonts w:ascii="Tahoma" w:hAnsi="Tahoma"/>
                                <w:u w:val="single"/>
                              </w:rPr>
                              <w:t>____________________________</w:t>
                            </w:r>
                          </w:p>
                          <w:p w:rsidR="003F6B24" w:rsidRDefault="003F6B24" w:rsidP="00A348A9">
                            <w:pPr>
                              <w:rPr>
                                <w:rFonts w:ascii="Tahoma" w:hAnsi="Tahoma"/>
                                <w:u w:val="single"/>
                              </w:rPr>
                            </w:pPr>
                          </w:p>
                          <w:p w:rsidR="00297B57" w:rsidRPr="00297B57" w:rsidRDefault="00297B57" w:rsidP="00A348A9">
                            <w:pPr>
                              <w:rPr>
                                <w:rFonts w:ascii="Tahoma" w:hAnsi="Tahoma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C8B08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43pt;margin-top:6.85pt;width:210.75pt;height:63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" filled="f" stroked="f" strokeweight=".5pt">
                <v:textbox inset=",7.2pt,,7.2pt">
                  <w:txbxContent>
                    <w:p w:rsidR="00F67901" w:rsidRDefault="003209C3" w:rsidP="00A348A9">
                      <w:pPr>
                        <w:rPr>
                          <w:rFonts w:ascii="Tahoma" w:hAnsi="Tahoma"/>
                          <w:u w:val="single"/>
                        </w:rPr>
                      </w:pPr>
                      <w:r>
                        <w:rPr>
                          <w:rFonts w:ascii="Tahoma" w:hAnsi="Tahoma"/>
                          <w:b/>
                          <w:sz w:val="18"/>
                        </w:rPr>
                        <w:t xml:space="preserve">Accepted by </w:t>
                      </w:r>
                      <w:r w:rsidR="008773EF">
                        <w:rPr>
                          <w:rFonts w:ascii="Tahoma" w:hAnsi="Tahoma"/>
                          <w:b/>
                          <w:sz w:val="18"/>
                        </w:rPr>
                        <w:t>Graphic Media Alliance</w:t>
                      </w:r>
                      <w:r w:rsidR="00F67901" w:rsidRPr="007E1DC0">
                        <w:rPr>
                          <w:rFonts w:ascii="Tahoma" w:hAnsi="Tahoma"/>
                          <w:b/>
                          <w:sz w:val="18"/>
                        </w:rPr>
                        <w:t>:</w:t>
                      </w:r>
                      <w:r w:rsidR="00F67901" w:rsidRPr="007E1DC0">
                        <w:rPr>
                          <w:rFonts w:ascii="Tahoma" w:hAnsi="Tahoma"/>
                          <w:sz w:val="20"/>
                        </w:rPr>
                        <w:t xml:space="preserve"> </w:t>
                      </w:r>
                    </w:p>
                    <w:p w:rsidR="00297B57" w:rsidRDefault="00297B57" w:rsidP="00A469F1">
                      <w:pPr>
                        <w:rPr>
                          <w:rFonts w:ascii="Tahoma" w:hAnsi="Tahoma"/>
                          <w:u w:val="single"/>
                        </w:rPr>
                      </w:pPr>
                      <w:r>
                        <w:rPr>
                          <w:rFonts w:ascii="Tahoma" w:hAnsi="Tahoma"/>
                          <w:u w:val="single"/>
                        </w:rPr>
                        <w:t>____________________________</w:t>
                      </w:r>
                    </w:p>
                    <w:p w:rsidR="003F6B24" w:rsidRDefault="003F6B24" w:rsidP="00A348A9">
                      <w:pPr>
                        <w:rPr>
                          <w:rFonts w:ascii="Tahoma" w:hAnsi="Tahoma"/>
                          <w:u w:val="single"/>
                        </w:rPr>
                      </w:pPr>
                    </w:p>
                    <w:p w:rsidR="00297B57" w:rsidRPr="00297B57" w:rsidRDefault="00297B57" w:rsidP="00A348A9">
                      <w:pPr>
                        <w:rPr>
                          <w:rFonts w:ascii="Tahoma" w:hAnsi="Tahoma"/>
                          <w:u w:val="single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6F6D8A" w:rsidRDefault="006F6D8A" w:rsidP="00FA2C36">
      <w:pPr>
        <w:ind w:left="-990" w:right="-1080"/>
        <w:rPr>
          <w:rFonts w:ascii="Tahoma" w:hAnsi="Tahoma" w:cs="Tahoma"/>
          <w:sz w:val="20"/>
          <w:szCs w:val="22"/>
        </w:rPr>
      </w:pPr>
    </w:p>
    <w:p w:rsidR="00402892" w:rsidRDefault="00402892" w:rsidP="00402892">
      <w:pPr>
        <w:ind w:left="-990" w:right="-1080"/>
        <w:jc w:val="both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sz w:val="20"/>
          <w:szCs w:val="22"/>
        </w:rPr>
        <w:t>___________________________________________________</w:t>
      </w:r>
      <w:r>
        <w:rPr>
          <w:rFonts w:ascii="Tahoma" w:hAnsi="Tahoma" w:cs="Tahoma"/>
          <w:sz w:val="20"/>
          <w:szCs w:val="22"/>
        </w:rPr>
        <w:br/>
        <w:t>Print Name</w:t>
      </w:r>
    </w:p>
    <w:p w:rsidR="006F6D8A" w:rsidRPr="003209C3" w:rsidRDefault="006F6D8A" w:rsidP="009602F3">
      <w:pPr>
        <w:ind w:right="-1080"/>
        <w:jc w:val="both"/>
        <w:rPr>
          <w:rFonts w:ascii="Tahoma" w:hAnsi="Tahoma" w:cs="Tahoma"/>
          <w:sz w:val="20"/>
          <w:szCs w:val="22"/>
        </w:rPr>
      </w:pPr>
    </w:p>
    <w:tbl>
      <w:tblPr>
        <w:tblStyle w:val="TableGrid"/>
        <w:tblpPr w:leftFromText="180" w:rightFromText="180" w:vertAnchor="text" w:horzAnchor="margin" w:tblpXSpec="center" w:tblpY="90"/>
        <w:tblW w:w="10825" w:type="dxa"/>
        <w:tblLook w:val="04A0" w:firstRow="1" w:lastRow="0" w:firstColumn="1" w:lastColumn="0" w:noHBand="0" w:noVBand="1"/>
      </w:tblPr>
      <w:tblGrid>
        <w:gridCol w:w="10825"/>
      </w:tblGrid>
      <w:tr w:rsidR="003F6B24" w:rsidRPr="0018344D" w:rsidTr="003F6B24">
        <w:trPr>
          <w:trHeight w:val="467"/>
        </w:trPr>
        <w:tc>
          <w:tcPr>
            <w:tcW w:w="10825" w:type="dxa"/>
            <w:vAlign w:val="center"/>
          </w:tcPr>
          <w:p w:rsidR="003F6B24" w:rsidRPr="005F71CB" w:rsidRDefault="003F6B24" w:rsidP="004B3342">
            <w:pPr>
              <w:ind w:right="-1080"/>
              <w:rPr>
                <w:rFonts w:ascii="Tahoma" w:hAnsi="Tahoma" w:cs="Tahoma"/>
                <w:b/>
                <w:sz w:val="22"/>
                <w:szCs w:val="22"/>
              </w:rPr>
            </w:pPr>
            <w:r w:rsidRPr="005F71CB">
              <w:rPr>
                <w:rFonts w:ascii="Tahoma" w:hAnsi="Tahoma" w:cs="Tahoma"/>
                <w:b/>
                <w:sz w:val="22"/>
                <w:szCs w:val="22"/>
              </w:rPr>
              <w:t xml:space="preserve">Please submit this form to </w:t>
            </w:r>
            <w:r w:rsidR="003209C3" w:rsidRPr="005F71CB">
              <w:rPr>
                <w:rFonts w:ascii="Tahoma" w:hAnsi="Tahoma" w:cs="Tahoma"/>
                <w:b/>
                <w:sz w:val="22"/>
                <w:szCs w:val="22"/>
              </w:rPr>
              <w:t>J</w:t>
            </w:r>
            <w:r w:rsidR="005F71CB" w:rsidRPr="005F71CB">
              <w:rPr>
                <w:rFonts w:ascii="Tahoma" w:hAnsi="Tahoma" w:cs="Tahoma"/>
                <w:b/>
                <w:sz w:val="22"/>
                <w:szCs w:val="22"/>
              </w:rPr>
              <w:t>udy Kellum</w:t>
            </w:r>
            <w:r w:rsidR="00965097" w:rsidRPr="005F71CB">
              <w:rPr>
                <w:rFonts w:ascii="Tahoma" w:hAnsi="Tahoma" w:cs="Tahoma"/>
                <w:b/>
                <w:sz w:val="22"/>
                <w:szCs w:val="22"/>
              </w:rPr>
              <w:t xml:space="preserve"> via </w:t>
            </w:r>
            <w:r w:rsidR="00A469F1" w:rsidRPr="005F71CB">
              <w:rPr>
                <w:rFonts w:ascii="Tahoma" w:hAnsi="Tahoma" w:cs="Tahoma"/>
                <w:b/>
                <w:sz w:val="22"/>
                <w:szCs w:val="22"/>
              </w:rPr>
              <w:t>E</w:t>
            </w:r>
            <w:r w:rsidR="00965097" w:rsidRPr="005F71CB">
              <w:rPr>
                <w:rFonts w:ascii="Tahoma" w:hAnsi="Tahoma" w:cs="Tahoma"/>
                <w:b/>
                <w:sz w:val="22"/>
                <w:szCs w:val="22"/>
              </w:rPr>
              <w:t xml:space="preserve">mail: </w:t>
            </w:r>
            <w:r w:rsidR="003209C3" w:rsidRPr="005F71CB">
              <w:rPr>
                <w:rFonts w:ascii="Tahoma" w:hAnsi="Tahoma" w:cs="Tahoma"/>
                <w:sz w:val="22"/>
                <w:szCs w:val="22"/>
              </w:rPr>
              <w:t>j</w:t>
            </w:r>
            <w:r w:rsidR="005F71CB" w:rsidRPr="005F71CB">
              <w:rPr>
                <w:rFonts w:ascii="Tahoma" w:hAnsi="Tahoma" w:cs="Tahoma"/>
                <w:sz w:val="22"/>
                <w:szCs w:val="22"/>
              </w:rPr>
              <w:t>kellum</w:t>
            </w:r>
            <w:r w:rsidR="003209C3" w:rsidRPr="005F71CB">
              <w:rPr>
                <w:rFonts w:ascii="Tahoma" w:hAnsi="Tahoma" w:cs="Tahoma"/>
                <w:sz w:val="22"/>
                <w:szCs w:val="22"/>
              </w:rPr>
              <w:t>@</w:t>
            </w:r>
            <w:r w:rsidR="004B3342">
              <w:rPr>
                <w:rFonts w:ascii="Tahoma" w:hAnsi="Tahoma" w:cs="Tahoma"/>
                <w:sz w:val="22"/>
                <w:szCs w:val="22"/>
              </w:rPr>
              <w:t>graphicmedia</w:t>
            </w:r>
            <w:r w:rsidR="003209C3" w:rsidRPr="005F71CB">
              <w:rPr>
                <w:rFonts w:ascii="Tahoma" w:hAnsi="Tahoma" w:cs="Tahoma"/>
                <w:sz w:val="22"/>
                <w:szCs w:val="22"/>
              </w:rPr>
              <w:t>.org</w:t>
            </w:r>
            <w:r w:rsidR="00521549" w:rsidRPr="005F71CB">
              <w:rPr>
                <w:rFonts w:ascii="Tahoma" w:hAnsi="Tahoma" w:cs="Tahoma"/>
                <w:b/>
                <w:sz w:val="22"/>
                <w:szCs w:val="22"/>
              </w:rPr>
              <w:t xml:space="preserve"> or </w:t>
            </w:r>
            <w:r w:rsidR="00521549" w:rsidRPr="005F71CB">
              <w:rPr>
                <w:rFonts w:ascii="Tahoma" w:hAnsi="Tahoma" w:cs="Tahoma"/>
                <w:b/>
                <w:noProof/>
                <w:sz w:val="22"/>
                <w:szCs w:val="22"/>
              </w:rPr>
              <w:t xml:space="preserve">Fax: </w:t>
            </w:r>
            <w:r w:rsidR="003209C3" w:rsidRPr="005F71CB">
              <w:rPr>
                <w:rFonts w:ascii="Tahoma" w:hAnsi="Tahoma" w:cs="Tahoma"/>
                <w:b/>
                <w:noProof/>
                <w:sz w:val="22"/>
                <w:szCs w:val="22"/>
              </w:rPr>
              <w:t>614-794-2049</w:t>
            </w:r>
            <w:r w:rsidR="003209C3" w:rsidRPr="005F71CB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</w:tbl>
    <w:p w:rsidR="00402892" w:rsidRPr="00B4130A" w:rsidRDefault="00402892" w:rsidP="00E414C4">
      <w:pPr>
        <w:ind w:right="-1080"/>
        <w:jc w:val="both"/>
        <w:rPr>
          <w:rFonts w:ascii="Tahoma" w:hAnsi="Tahoma" w:cs="Tahoma"/>
          <w:sz w:val="20"/>
          <w:szCs w:val="22"/>
        </w:rPr>
      </w:pPr>
      <w:bookmarkStart w:id="0" w:name="_GoBack"/>
      <w:bookmarkEnd w:id="0"/>
    </w:p>
    <w:sectPr w:rsidR="00402892" w:rsidRPr="00B4130A" w:rsidSect="00402892">
      <w:headerReference w:type="default" r:id="rId8"/>
      <w:footerReference w:type="default" r:id="rId9"/>
      <w:pgSz w:w="12240" w:h="15840"/>
      <w:pgMar w:top="1440" w:right="1800" w:bottom="540" w:left="1800" w:header="45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20D" w:rsidRDefault="00F1020D" w:rsidP="00402892">
      <w:r>
        <w:separator/>
      </w:r>
    </w:p>
  </w:endnote>
  <w:endnote w:type="continuationSeparator" w:id="0">
    <w:p w:rsidR="00F1020D" w:rsidRDefault="00F1020D" w:rsidP="00402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901" w:rsidRDefault="0031192A" w:rsidP="006F6D8A">
    <w:pPr>
      <w:pStyle w:val="Footer"/>
      <w:ind w:left="-990"/>
      <w:rPr>
        <w:rFonts w:ascii="Tahoma" w:hAnsi="Tahoma" w:cs="Tahoma"/>
        <w:sz w:val="16"/>
      </w:rPr>
    </w:pPr>
    <w:r>
      <w:rPr>
        <w:rFonts w:ascii="Tahoma" w:hAnsi="Tahoma" w:cs="Tahoma"/>
        <w:sz w:val="16"/>
        <w:szCs w:val="16"/>
      </w:rPr>
      <w:t>Member/Participant</w:t>
    </w:r>
    <w:r w:rsidR="003209C3">
      <w:rPr>
        <w:rFonts w:ascii="Tahoma" w:hAnsi="Tahoma" w:cs="Tahoma"/>
        <w:sz w:val="16"/>
        <w:szCs w:val="16"/>
      </w:rPr>
      <w:t xml:space="preserve"> Enrollment</w:t>
    </w:r>
    <w:r w:rsidR="007E7A09">
      <w:rPr>
        <w:rFonts w:ascii="Tahoma" w:hAnsi="Tahoma" w:cs="Tahoma"/>
        <w:sz w:val="16"/>
        <w:szCs w:val="16"/>
      </w:rPr>
      <w:tab/>
    </w:r>
    <w:r w:rsidR="007E7A09">
      <w:rPr>
        <w:rFonts w:ascii="Tahoma" w:hAnsi="Tahoma" w:cs="Tahoma"/>
        <w:sz w:val="16"/>
        <w:szCs w:val="16"/>
      </w:rPr>
      <w:tab/>
    </w:r>
    <w:r w:rsidR="004B3342">
      <w:rPr>
        <w:rFonts w:ascii="Tahoma" w:hAnsi="Tahoma" w:cs="Tahoma"/>
        <w:sz w:val="16"/>
        <w:szCs w:val="16"/>
      </w:rPr>
      <w:t>1/1/2020</w:t>
    </w:r>
  </w:p>
  <w:p w:rsidR="00F67901" w:rsidRPr="000E40C3" w:rsidRDefault="00F67901" w:rsidP="00402892">
    <w:pPr>
      <w:pStyle w:val="Footer"/>
      <w:ind w:left="-990"/>
      <w:jc w:val="right"/>
      <w:rPr>
        <w:rFonts w:ascii="Tahoma" w:hAnsi="Tahoma" w:cs="Tahoma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20D" w:rsidRDefault="00F1020D" w:rsidP="00402892">
      <w:r>
        <w:separator/>
      </w:r>
    </w:p>
  </w:footnote>
  <w:footnote w:type="continuationSeparator" w:id="0">
    <w:p w:rsidR="00F1020D" w:rsidRDefault="00F1020D" w:rsidP="00402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901" w:rsidRPr="007842B8" w:rsidRDefault="008773EF" w:rsidP="007E7A09">
    <w:pPr>
      <w:pStyle w:val="Header"/>
      <w:tabs>
        <w:tab w:val="clear" w:pos="9360"/>
        <w:tab w:val="left" w:pos="1995"/>
        <w:tab w:val="right" w:pos="10080"/>
      </w:tabs>
      <w:ind w:left="-1440" w:right="-1440"/>
      <w:rPr>
        <w:rFonts w:ascii="Tahoma" w:hAnsi="Tahoma" w:cs="Tahoma"/>
        <w:b/>
      </w:rPr>
    </w:pPr>
    <w:r w:rsidRPr="008773EF">
      <w:rPr>
        <w:rFonts w:ascii="Tahoma" w:hAnsi="Tahoma" w:cs="Tahoma"/>
        <w:b/>
        <w:noProof/>
      </w:rPr>
      <mc:AlternateContent>
        <mc:Choice Requires="wps">
          <w:drawing>
            <wp:anchor distT="45720" distB="45720" distL="114300" distR="114300" simplePos="0" relativeHeight="251657216" behindDoc="0" locked="0" layoutInCell="1" allowOverlap="1" wp14:anchorId="37087B93" wp14:editId="5B7981C7">
              <wp:simplePos x="0" y="0"/>
              <wp:positionH relativeFrom="column">
                <wp:posOffset>4176395</wp:posOffset>
              </wp:positionH>
              <wp:positionV relativeFrom="paragraph">
                <wp:posOffset>190500</wp:posOffset>
              </wp:positionV>
              <wp:extent cx="1477010" cy="321945"/>
              <wp:effectExtent l="0" t="0" r="8890" b="190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7010" cy="3219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773EF" w:rsidRPr="001F49C6" w:rsidRDefault="008773EF" w:rsidP="008773EF">
                          <w:pPr>
                            <w:rPr>
                              <w:sz w:val="22"/>
                            </w:rPr>
                          </w:pPr>
                          <w:r w:rsidRPr="001F49C6">
                            <w:rPr>
                              <w:rFonts w:ascii="Tahoma" w:hAnsi="Tahoma" w:cs="Tahoma"/>
                              <w:b/>
                              <w:sz w:val="22"/>
                            </w:rPr>
                            <w:t>Administered By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087B9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28.85pt;margin-top:15pt;width:116.3pt;height:25.3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" stroked="f">
              <v:textbox>
                <w:txbxContent>
                  <w:p w:rsidR="008773EF" w:rsidRPr="001F49C6" w:rsidRDefault="008773EF" w:rsidP="008773EF">
                    <w:pPr>
                      <w:rPr>
                        <w:sz w:val="22"/>
                      </w:rPr>
                    </w:pPr>
                    <w:r w:rsidRPr="001F49C6">
                      <w:rPr>
                        <w:rFonts w:ascii="Tahoma" w:hAnsi="Tahoma" w:cs="Tahoma"/>
                        <w:b/>
                        <w:sz w:val="22"/>
                      </w:rPr>
                      <w:t>Administered By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8773EF">
      <w:rPr>
        <w:rFonts w:ascii="Tahoma" w:hAnsi="Tahoma" w:cs="Tahoma"/>
        <w:b/>
        <w:noProof/>
      </w:rPr>
      <w:drawing>
        <wp:anchor distT="0" distB="0" distL="114300" distR="114300" simplePos="0" relativeHeight="251707392" behindDoc="0" locked="0" layoutInCell="1" allowOverlap="1" wp14:anchorId="18F0BEA9" wp14:editId="66CF05AD">
          <wp:simplePos x="0" y="0"/>
          <wp:positionH relativeFrom="column">
            <wp:posOffset>3803015</wp:posOffset>
          </wp:positionH>
          <wp:positionV relativeFrom="paragraph">
            <wp:posOffset>511322</wp:posOffset>
          </wp:positionV>
          <wp:extent cx="2096135" cy="417195"/>
          <wp:effectExtent l="0" t="0" r="0" b="190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MAwoStat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6135" cy="417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602F3">
      <w:rPr>
        <w:rFonts w:ascii="Tahoma" w:hAnsi="Tahoma" w:cs="Tahoma"/>
        <w:b/>
      </w:rPr>
      <w:tab/>
    </w:r>
    <w:r w:rsidR="00A469F1">
      <w:rPr>
        <w:rFonts w:ascii="Tahoma" w:hAnsi="Tahoma" w:cs="Tahoma"/>
        <w:b/>
      </w:rPr>
      <w:tab/>
    </w:r>
    <w:r w:rsidR="00A469F1">
      <w:rPr>
        <w:rFonts w:ascii="Tahoma" w:hAnsi="Tahoma" w:cs="Tahoma"/>
        <w:b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529"/>
    <w:rsid w:val="0000687D"/>
    <w:rsid w:val="0001351C"/>
    <w:rsid w:val="0001472C"/>
    <w:rsid w:val="00042E27"/>
    <w:rsid w:val="00053DF5"/>
    <w:rsid w:val="00061182"/>
    <w:rsid w:val="000E5BC7"/>
    <w:rsid w:val="000F15E6"/>
    <w:rsid w:val="000F4D38"/>
    <w:rsid w:val="001241BC"/>
    <w:rsid w:val="00150A69"/>
    <w:rsid w:val="00161AD4"/>
    <w:rsid w:val="00170178"/>
    <w:rsid w:val="00170AA3"/>
    <w:rsid w:val="00170E39"/>
    <w:rsid w:val="00180B69"/>
    <w:rsid w:val="001813CC"/>
    <w:rsid w:val="0018344D"/>
    <w:rsid w:val="001871C8"/>
    <w:rsid w:val="0019230D"/>
    <w:rsid w:val="00192BE8"/>
    <w:rsid w:val="00194E57"/>
    <w:rsid w:val="001B3C96"/>
    <w:rsid w:val="001F2CF6"/>
    <w:rsid w:val="00222149"/>
    <w:rsid w:val="00223B85"/>
    <w:rsid w:val="002244A1"/>
    <w:rsid w:val="002670D3"/>
    <w:rsid w:val="00267640"/>
    <w:rsid w:val="00283563"/>
    <w:rsid w:val="00297B57"/>
    <w:rsid w:val="002B43EF"/>
    <w:rsid w:val="002F244D"/>
    <w:rsid w:val="00301233"/>
    <w:rsid w:val="0031192A"/>
    <w:rsid w:val="00314630"/>
    <w:rsid w:val="00317396"/>
    <w:rsid w:val="003209C3"/>
    <w:rsid w:val="00323CD4"/>
    <w:rsid w:val="0032753F"/>
    <w:rsid w:val="00337780"/>
    <w:rsid w:val="00367794"/>
    <w:rsid w:val="00382967"/>
    <w:rsid w:val="003B5604"/>
    <w:rsid w:val="003B7661"/>
    <w:rsid w:val="003C6B28"/>
    <w:rsid w:val="003D3AFD"/>
    <w:rsid w:val="003E2823"/>
    <w:rsid w:val="003E403D"/>
    <w:rsid w:val="003F6B24"/>
    <w:rsid w:val="003F72DF"/>
    <w:rsid w:val="00402892"/>
    <w:rsid w:val="0040515C"/>
    <w:rsid w:val="00421CF8"/>
    <w:rsid w:val="004328C0"/>
    <w:rsid w:val="004332D5"/>
    <w:rsid w:val="00434C37"/>
    <w:rsid w:val="00454321"/>
    <w:rsid w:val="004561B5"/>
    <w:rsid w:val="00460529"/>
    <w:rsid w:val="0046184F"/>
    <w:rsid w:val="004670FD"/>
    <w:rsid w:val="004A3A32"/>
    <w:rsid w:val="004A6352"/>
    <w:rsid w:val="004B047A"/>
    <w:rsid w:val="004B3342"/>
    <w:rsid w:val="004B5970"/>
    <w:rsid w:val="004C1A02"/>
    <w:rsid w:val="004C5CBF"/>
    <w:rsid w:val="004E0FDF"/>
    <w:rsid w:val="004E2098"/>
    <w:rsid w:val="004F793C"/>
    <w:rsid w:val="004F7A40"/>
    <w:rsid w:val="00521549"/>
    <w:rsid w:val="005339E0"/>
    <w:rsid w:val="00560BB3"/>
    <w:rsid w:val="0059386D"/>
    <w:rsid w:val="005A72E1"/>
    <w:rsid w:val="005E1991"/>
    <w:rsid w:val="005F71CB"/>
    <w:rsid w:val="00627901"/>
    <w:rsid w:val="0063552E"/>
    <w:rsid w:val="006359C8"/>
    <w:rsid w:val="00646234"/>
    <w:rsid w:val="006541A5"/>
    <w:rsid w:val="00664C8E"/>
    <w:rsid w:val="006653BA"/>
    <w:rsid w:val="00696D82"/>
    <w:rsid w:val="006B05C3"/>
    <w:rsid w:val="006D5261"/>
    <w:rsid w:val="006E1D67"/>
    <w:rsid w:val="006E49C6"/>
    <w:rsid w:val="006F6D8A"/>
    <w:rsid w:val="00706A2B"/>
    <w:rsid w:val="0071574B"/>
    <w:rsid w:val="00747AE7"/>
    <w:rsid w:val="00776D9F"/>
    <w:rsid w:val="007842B8"/>
    <w:rsid w:val="0079711D"/>
    <w:rsid w:val="007A64D7"/>
    <w:rsid w:val="007C4A10"/>
    <w:rsid w:val="007E5BB1"/>
    <w:rsid w:val="007E7A09"/>
    <w:rsid w:val="007F1EAE"/>
    <w:rsid w:val="00800A1F"/>
    <w:rsid w:val="00801949"/>
    <w:rsid w:val="008107A3"/>
    <w:rsid w:val="00876E2C"/>
    <w:rsid w:val="008773EF"/>
    <w:rsid w:val="0089217D"/>
    <w:rsid w:val="00896304"/>
    <w:rsid w:val="008A0725"/>
    <w:rsid w:val="008B2063"/>
    <w:rsid w:val="008B4769"/>
    <w:rsid w:val="008E04B5"/>
    <w:rsid w:val="008F2A53"/>
    <w:rsid w:val="008F321C"/>
    <w:rsid w:val="008F32D6"/>
    <w:rsid w:val="008F5850"/>
    <w:rsid w:val="009111C1"/>
    <w:rsid w:val="009254FB"/>
    <w:rsid w:val="009266C7"/>
    <w:rsid w:val="00927E0D"/>
    <w:rsid w:val="00930B95"/>
    <w:rsid w:val="00936A10"/>
    <w:rsid w:val="009602F3"/>
    <w:rsid w:val="00964187"/>
    <w:rsid w:val="00965097"/>
    <w:rsid w:val="009A0A41"/>
    <w:rsid w:val="009C5EA9"/>
    <w:rsid w:val="009E58D2"/>
    <w:rsid w:val="009F2B8E"/>
    <w:rsid w:val="00A10838"/>
    <w:rsid w:val="00A209F0"/>
    <w:rsid w:val="00A218F4"/>
    <w:rsid w:val="00A348A9"/>
    <w:rsid w:val="00A469F1"/>
    <w:rsid w:val="00A87369"/>
    <w:rsid w:val="00A97F1F"/>
    <w:rsid w:val="00AA4FF2"/>
    <w:rsid w:val="00AB0640"/>
    <w:rsid w:val="00AC1150"/>
    <w:rsid w:val="00AE6B3B"/>
    <w:rsid w:val="00AF04BB"/>
    <w:rsid w:val="00AF2614"/>
    <w:rsid w:val="00B0346A"/>
    <w:rsid w:val="00B16339"/>
    <w:rsid w:val="00B16598"/>
    <w:rsid w:val="00B21F72"/>
    <w:rsid w:val="00B23FF2"/>
    <w:rsid w:val="00B301D7"/>
    <w:rsid w:val="00B400BE"/>
    <w:rsid w:val="00B4070B"/>
    <w:rsid w:val="00B51972"/>
    <w:rsid w:val="00B560FA"/>
    <w:rsid w:val="00B5659D"/>
    <w:rsid w:val="00B6199E"/>
    <w:rsid w:val="00B70C06"/>
    <w:rsid w:val="00B90CF4"/>
    <w:rsid w:val="00B96E07"/>
    <w:rsid w:val="00BC05A4"/>
    <w:rsid w:val="00C17154"/>
    <w:rsid w:val="00C414F7"/>
    <w:rsid w:val="00C55112"/>
    <w:rsid w:val="00C65CF4"/>
    <w:rsid w:val="00C92220"/>
    <w:rsid w:val="00C96955"/>
    <w:rsid w:val="00CA3DDD"/>
    <w:rsid w:val="00CB722D"/>
    <w:rsid w:val="00CB755A"/>
    <w:rsid w:val="00CC445A"/>
    <w:rsid w:val="00D079E2"/>
    <w:rsid w:val="00D1753D"/>
    <w:rsid w:val="00D4548F"/>
    <w:rsid w:val="00D47CC6"/>
    <w:rsid w:val="00D47E3B"/>
    <w:rsid w:val="00D568C2"/>
    <w:rsid w:val="00D723F7"/>
    <w:rsid w:val="00D836EC"/>
    <w:rsid w:val="00DA52D1"/>
    <w:rsid w:val="00DB7CA9"/>
    <w:rsid w:val="00DD458C"/>
    <w:rsid w:val="00DE2FCF"/>
    <w:rsid w:val="00DE6C90"/>
    <w:rsid w:val="00DF0F2B"/>
    <w:rsid w:val="00E00902"/>
    <w:rsid w:val="00E11937"/>
    <w:rsid w:val="00E24141"/>
    <w:rsid w:val="00E24B2E"/>
    <w:rsid w:val="00E266F6"/>
    <w:rsid w:val="00E414C4"/>
    <w:rsid w:val="00E51BD6"/>
    <w:rsid w:val="00E65252"/>
    <w:rsid w:val="00E671CA"/>
    <w:rsid w:val="00E80E78"/>
    <w:rsid w:val="00E8742C"/>
    <w:rsid w:val="00E93B94"/>
    <w:rsid w:val="00EA3F13"/>
    <w:rsid w:val="00EA4FC6"/>
    <w:rsid w:val="00EC66C9"/>
    <w:rsid w:val="00F041C4"/>
    <w:rsid w:val="00F1020D"/>
    <w:rsid w:val="00F24468"/>
    <w:rsid w:val="00F3796E"/>
    <w:rsid w:val="00F41AC9"/>
    <w:rsid w:val="00F435CF"/>
    <w:rsid w:val="00F50594"/>
    <w:rsid w:val="00F620ED"/>
    <w:rsid w:val="00F6743A"/>
    <w:rsid w:val="00F67901"/>
    <w:rsid w:val="00F76C28"/>
    <w:rsid w:val="00F8247E"/>
    <w:rsid w:val="00F97CDE"/>
    <w:rsid w:val="00FA2C36"/>
    <w:rsid w:val="00FA507B"/>
    <w:rsid w:val="00FB72DB"/>
    <w:rsid w:val="00FC4206"/>
    <w:rsid w:val="00FD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2AD8549"/>
  <w15:docId w15:val="{CAAEA5CE-E7C9-4D28-AA21-54AC1AD2B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7A4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1">
    <w:name w:val="section1"/>
    <w:basedOn w:val="Normal"/>
    <w:rsid w:val="00EA3F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112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1127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E112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1275"/>
    <w:rPr>
      <w:sz w:val="24"/>
      <w:szCs w:val="24"/>
    </w:rPr>
  </w:style>
  <w:style w:type="table" w:styleId="TableGrid">
    <w:name w:val="Table Grid"/>
    <w:basedOn w:val="TableNormal"/>
    <w:rsid w:val="00481D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D34F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4F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04937"/>
    <w:rPr>
      <w:color w:val="0000FF"/>
      <w:u w:val="single"/>
    </w:rPr>
  </w:style>
  <w:style w:type="character" w:styleId="FollowedHyperlink">
    <w:name w:val="FollowedHyperlink"/>
    <w:basedOn w:val="DefaultParagraphFont"/>
    <w:rsid w:val="00A945B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33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senture-Trish\Downloads\Employer%20List%20Bill%20Agreement%20-%20BOST%20Benefitsv2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0BFB51-54F8-4258-B05A-A5FFE9A5D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Employer List Bill Agreement - BOST Benefitsv2</Template>
  <TotalTime>2</TotalTime>
  <Pages>1</Pages>
  <Words>126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Benefits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jcleer</dc:creator>
  <cp:lastModifiedBy>Judy Kellum</cp:lastModifiedBy>
  <cp:revision>3</cp:revision>
  <cp:lastPrinted>2020-02-03T17:09:00Z</cp:lastPrinted>
  <dcterms:created xsi:type="dcterms:W3CDTF">2019-09-10T20:49:00Z</dcterms:created>
  <dcterms:modified xsi:type="dcterms:W3CDTF">2020-02-03T17:10:00Z</dcterms:modified>
</cp:coreProperties>
</file>